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A1D9" w14:textId="3D8B8545" w:rsidR="00BA00AB" w:rsidRDefault="00BD38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POTTELL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0447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04472">
        <w:rPr>
          <w:rFonts w:ascii="Times New Roman" w:hAnsi="Times New Roman" w:cs="Times New Roman"/>
          <w:sz w:val="24"/>
          <w:szCs w:val="24"/>
        </w:rPr>
        <w:t>d.1434)</w:t>
      </w:r>
    </w:p>
    <w:p w14:paraId="2C849025" w14:textId="749A9A61" w:rsidR="00B04472" w:rsidRDefault="00B044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16B41" w14:textId="1F1C8BBC" w:rsidR="00B04472" w:rsidRDefault="00B044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296D16" w14:textId="14B71F72" w:rsidR="00B04472" w:rsidRDefault="00B044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    (W.Y.R. p.131)</w:t>
      </w:r>
    </w:p>
    <w:p w14:paraId="503E21C5" w14:textId="7AA255BC" w:rsidR="00B04472" w:rsidRDefault="00B044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FFEF7" w14:textId="20A51257" w:rsidR="00B04472" w:rsidRDefault="00B044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D4774" w14:textId="126BE4E4" w:rsidR="00B04472" w:rsidRDefault="00CE2A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Jun.1434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possessions was granted.   (ibid.)</w:t>
      </w:r>
    </w:p>
    <w:p w14:paraId="5038C87B" w14:textId="2D7005BB" w:rsidR="00CE2A93" w:rsidRDefault="00CE2A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891C1" w14:textId="211C6325" w:rsidR="00CE2A93" w:rsidRDefault="00CE2A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44799" w14:textId="36D05FE8" w:rsidR="00CE2A93" w:rsidRPr="00BD3862" w:rsidRDefault="00CE2A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April 2021 </w:t>
      </w:r>
    </w:p>
    <w:sectPr w:rsidR="00CE2A93" w:rsidRPr="00BD38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B4E27" w14:textId="77777777" w:rsidR="00BD3862" w:rsidRDefault="00BD3862" w:rsidP="009139A6">
      <w:r>
        <w:separator/>
      </w:r>
    </w:p>
  </w:endnote>
  <w:endnote w:type="continuationSeparator" w:id="0">
    <w:p w14:paraId="07E20EAE" w14:textId="77777777" w:rsidR="00BD3862" w:rsidRDefault="00BD3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8387E" w14:textId="77777777" w:rsidR="00BD3862" w:rsidRDefault="00BD3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04F3B" w14:textId="77777777" w:rsidR="00BD3862" w:rsidRPr="009139A6" w:rsidRDefault="00BD3862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80C95" w14:textId="77777777" w:rsidR="00BD3862" w:rsidRDefault="00BD3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3E1E4" w14:textId="77777777" w:rsidR="00BD3862" w:rsidRDefault="00BD3862" w:rsidP="009139A6">
      <w:r>
        <w:separator/>
      </w:r>
    </w:p>
  </w:footnote>
  <w:footnote w:type="continuationSeparator" w:id="0">
    <w:p w14:paraId="23881797" w14:textId="77777777" w:rsidR="00BD3862" w:rsidRDefault="00BD3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AE6AA" w14:textId="77777777" w:rsidR="00BD3862" w:rsidRDefault="00BD3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A1CD8" w14:textId="77777777" w:rsidR="00BD3862" w:rsidRDefault="00BD3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DAD57" w14:textId="77777777" w:rsidR="00BD3862" w:rsidRDefault="00BD38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862"/>
    <w:rsid w:val="000666E0"/>
    <w:rsid w:val="002510B7"/>
    <w:rsid w:val="005C130B"/>
    <w:rsid w:val="00826F5C"/>
    <w:rsid w:val="009139A6"/>
    <w:rsid w:val="009448BB"/>
    <w:rsid w:val="00A3176C"/>
    <w:rsid w:val="00B04472"/>
    <w:rsid w:val="00BA00AB"/>
    <w:rsid w:val="00BD3862"/>
    <w:rsid w:val="00CE2A9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0474A"/>
  <w15:chartTrackingRefBased/>
  <w15:docId w15:val="{B64CBA72-FC9E-4633-A99A-71DF63E4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2021-04-10T10:53:00Z</dcterms:created>
  <dcterms:modified xsi:type="dcterms:W3CDTF">2021-04-10T11:36:00Z</dcterms:modified>
</cp:coreProperties>
</file>